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4DE86D19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B4043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F2225E" w:rsidRPr="00F2225E">
        <w:rPr>
          <w:rFonts w:ascii="Arial" w:eastAsia="MS Mincho" w:hAnsi="Arial"/>
          <w:b/>
          <w:sz w:val="24"/>
          <w:szCs w:val="24"/>
          <w:lang w:eastAsia="x-none"/>
        </w:rPr>
        <w:t>1907882</w:t>
      </w:r>
      <w:bookmarkStart w:id="0" w:name="_GoBack"/>
      <w:bookmarkEnd w:id="0"/>
    </w:p>
    <w:p w14:paraId="46CE985A" w14:textId="4BB9E05B" w:rsidR="005D0F46" w:rsidRPr="009838E8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17th May 2019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C0BAB6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367BD">
        <w:rPr>
          <w:rFonts w:ascii="Arial" w:hAnsi="Arial" w:cs="Arial"/>
          <w:b/>
          <w:noProof/>
          <w:sz w:val="28"/>
          <w:szCs w:val="28"/>
          <w:lang w:val="en-US" w:eastAsia="ko-KR"/>
        </w:rPr>
        <w:t>Activation</w:t>
      </w:r>
      <w:r w:rsidR="00F9264E">
        <w:rPr>
          <w:rFonts w:ascii="Arial" w:hAnsi="Arial" w:cs="Arial"/>
          <w:b/>
          <w:noProof/>
          <w:sz w:val="28"/>
          <w:szCs w:val="28"/>
          <w:lang w:val="en-US" w:eastAsia="ko-KR"/>
        </w:rPr>
        <w:t>/</w:t>
      </w:r>
      <w:r w:rsidR="004367B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deactivation of multiple </w:t>
      </w:r>
      <w:r w:rsidR="00F9264E">
        <w:rPr>
          <w:rFonts w:ascii="Arial" w:hAnsi="Arial" w:cs="Arial"/>
          <w:b/>
          <w:noProof/>
          <w:sz w:val="28"/>
          <w:szCs w:val="28"/>
          <w:lang w:val="en-US" w:eastAsia="ko-KR"/>
        </w:rPr>
        <w:t>CG/SPS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84BEA71" w14:textId="402E97D4" w:rsidR="000F764A" w:rsidRDefault="009E66CF" w:rsidP="0082370A">
      <w:pPr>
        <w:rPr>
          <w:lang w:eastAsia="ko-KR"/>
        </w:rPr>
      </w:pPr>
      <w:r>
        <w:rPr>
          <w:rFonts w:hint="eastAsia"/>
          <w:lang w:eastAsia="ko-KR"/>
        </w:rPr>
        <w:t>In the RAN2#105bis meeting</w:t>
      </w:r>
      <w:r w:rsidR="0025498B">
        <w:rPr>
          <w:lang w:eastAsia="ko-KR"/>
        </w:rPr>
        <w:t>,</w:t>
      </w:r>
      <w:r w:rsidR="004367BD">
        <w:rPr>
          <w:lang w:eastAsia="ko-KR"/>
        </w:rPr>
        <w:t xml:space="preserve"> it was agreed that</w:t>
      </w:r>
      <w:r w:rsidR="0025498B">
        <w:rPr>
          <w:lang w:eastAsia="ko-KR"/>
        </w:rPr>
        <w:t xml:space="preserve"> RAN2 </w:t>
      </w:r>
      <w:r w:rsidR="004367BD">
        <w:rPr>
          <w:lang w:eastAsia="ko-KR"/>
        </w:rPr>
        <w:t>assumes that activation/deactivation of multiple CG/SPS configuration</w:t>
      </w:r>
      <w:r w:rsidR="00687247">
        <w:rPr>
          <w:lang w:eastAsia="ko-KR"/>
        </w:rPr>
        <w:t>s is done by DCI</w:t>
      </w:r>
      <w:r w:rsidR="00B30EC3">
        <w:rPr>
          <w:lang w:eastAsia="ko-KR"/>
        </w:rPr>
        <w:t xml:space="preserve">. </w:t>
      </w:r>
      <w:r w:rsidR="00B74BD4">
        <w:rPr>
          <w:lang w:eastAsia="ko-KR"/>
        </w:rPr>
        <w:t>However, t</w:t>
      </w:r>
      <w:r w:rsidR="00B74BD4" w:rsidRPr="00B74BD4">
        <w:rPr>
          <w:lang w:eastAsia="ko-KR"/>
        </w:rPr>
        <w:t xml:space="preserve">here </w:t>
      </w:r>
      <w:r w:rsidR="00B74BD4">
        <w:rPr>
          <w:lang w:eastAsia="ko-KR"/>
        </w:rPr>
        <w:t>wa</w:t>
      </w:r>
      <w:r w:rsidR="00B74BD4" w:rsidRPr="00B74BD4">
        <w:rPr>
          <w:lang w:eastAsia="ko-KR"/>
        </w:rPr>
        <w:t>s no consensus yet in RAN2 on activation/deactivation of multiple SPS/CG configurations to be done by one DCI for multiple configurations or by one DCI per configuration</w:t>
      </w:r>
      <w:r w:rsidR="00B74BD4">
        <w:rPr>
          <w:lang w:eastAsia="ko-KR"/>
        </w:rPr>
        <w:t xml:space="preserve">. </w:t>
      </w:r>
      <w:r w:rsidR="000F764A">
        <w:rPr>
          <w:lang w:eastAsia="ko-KR"/>
        </w:rPr>
        <w:t>In this contribution, we analyse the impact of each option for DCI operation regarding multiple CG/SPS configurations on MAC and discuss the preferred option from a MAC perspective.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836D44" w14:textId="5DBF66AC" w:rsidR="00B30EC3" w:rsidRDefault="00AC3F00" w:rsidP="00A3738E">
      <w:pPr>
        <w:rPr>
          <w:lang w:eastAsia="ko-KR"/>
        </w:rPr>
      </w:pPr>
      <w:r>
        <w:rPr>
          <w:lang w:eastAsia="ko-KR"/>
        </w:rPr>
        <w:t xml:space="preserve">In the last meeting, it was agreed that RAN2 assumes that activation/deactivation of multiple CG/SPS configurations is </w:t>
      </w:r>
      <w:proofErr w:type="gramStart"/>
      <w:r>
        <w:rPr>
          <w:lang w:eastAsia="ko-KR"/>
        </w:rPr>
        <w:t>done</w:t>
      </w:r>
      <w:proofErr w:type="gramEnd"/>
      <w:r>
        <w:rPr>
          <w:lang w:eastAsia="ko-KR"/>
        </w:rPr>
        <w:t xml:space="preserve"> by DCI </w:t>
      </w:r>
      <w:r w:rsidR="00B30EC3">
        <w:rPr>
          <w:lang w:eastAsia="ko-KR"/>
        </w:rPr>
        <w:t xml:space="preserve">as highlighted in yellow below, </w:t>
      </w:r>
      <w:r>
        <w:rPr>
          <w:lang w:eastAsia="ko-KR"/>
        </w:rPr>
        <w:t xml:space="preserve">and RAN2 sent an LS to RAN1 </w:t>
      </w:r>
      <w:r w:rsidR="00A3738E">
        <w:rPr>
          <w:lang w:eastAsia="ko-KR"/>
        </w:rPr>
        <w:t>to address activation/deactivation DCIs for multiple active CG/SPS configurations</w:t>
      </w:r>
      <w:r>
        <w:rPr>
          <w:lang w:eastAsia="ko-KR"/>
        </w:rPr>
        <w:t>.</w:t>
      </w:r>
      <w:r w:rsidR="00A3738E">
        <w:rPr>
          <w:lang w:eastAsia="ko-KR"/>
        </w:rPr>
        <w:t xml:space="preserve"> </w:t>
      </w:r>
      <w:r w:rsidR="00B30EC3">
        <w:rPr>
          <w:lang w:eastAsia="ko-KR"/>
        </w:rPr>
        <w:t>Although the decision on the specific DCI operation is a matter of RAN1, RAN2 also needs to analyse the impact of each option on MAC behaviour and prepare for it.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0EC3" w14:paraId="4CF796E8" w14:textId="77777777" w:rsidTr="00C92084">
        <w:tc>
          <w:tcPr>
            <w:tcW w:w="9631" w:type="dxa"/>
          </w:tcPr>
          <w:p w14:paraId="27356B32" w14:textId="77777777" w:rsidR="00B30EC3" w:rsidRPr="00FD34BC" w:rsidRDefault="00B30EC3" w:rsidP="00C92084">
            <w:pPr>
              <w:pStyle w:val="Agreement"/>
            </w:pPr>
            <w:r w:rsidRPr="00D67A15">
              <w:rPr>
                <w:highlight w:val="cyan"/>
              </w:rPr>
              <w:t>R2 assumes that the maximum number of active SPS configurations for a given BWP of a serving cell in the specification is 8 or 16 (FFS).</w:t>
            </w:r>
          </w:p>
          <w:p w14:paraId="475E12D0" w14:textId="77777777" w:rsidR="00B30EC3" w:rsidRPr="004367BD" w:rsidRDefault="00B30EC3" w:rsidP="00C92084">
            <w:pPr>
              <w:pStyle w:val="Agreement"/>
            </w:pPr>
            <w:r w:rsidRPr="00B30EC3">
              <w:rPr>
                <w:highlight w:val="green"/>
              </w:rPr>
              <w:t>R2 assumes short SPS/CG periodicities and/or multiple SPS/CG configurations and/or combination thereof could be used to mitigate the periodicity misalignment between the TSN periodicity and CG/SPS periodicity.</w:t>
            </w:r>
            <w:r w:rsidRPr="00B30EC3">
              <w:t xml:space="preserve"> Other solutions not precluded, e.g. to address resource consumption.</w:t>
            </w:r>
          </w:p>
          <w:p w14:paraId="7F04917F" w14:textId="77777777" w:rsidR="00B30EC3" w:rsidRPr="004367BD" w:rsidRDefault="00B30EC3" w:rsidP="00C92084">
            <w:pPr>
              <w:pStyle w:val="Agreement"/>
            </w:pPr>
            <w:r w:rsidRPr="004367BD">
              <w:t>Will support “short” SPS periodicities, at least down to 0.5ms</w:t>
            </w:r>
          </w:p>
          <w:p w14:paraId="6D4EB077" w14:textId="77777777" w:rsidR="00B30EC3" w:rsidRPr="004367BD" w:rsidRDefault="00B30EC3" w:rsidP="00C92084">
            <w:pPr>
              <w:pStyle w:val="Agreement"/>
            </w:pPr>
            <w:r w:rsidRPr="004367BD">
              <w:t>Ask R1 on feasibility, and additionally the feasibility to go down to e</w:t>
            </w:r>
            <w:r>
              <w:t xml:space="preserve">ven lower values, e.g. 2 </w:t>
            </w:r>
            <w:proofErr w:type="spellStart"/>
            <w:r>
              <w:t>symb</w:t>
            </w:r>
            <w:proofErr w:type="spellEnd"/>
            <w:r>
              <w:t>.</w:t>
            </w:r>
          </w:p>
          <w:p w14:paraId="7ED4C4D4" w14:textId="77777777" w:rsidR="00B30EC3" w:rsidRPr="00FD34BC" w:rsidRDefault="00B30EC3" w:rsidP="00C92084">
            <w:pPr>
              <w:pStyle w:val="Agreement"/>
            </w:pPr>
            <w:r w:rsidRPr="004367BD">
              <w:rPr>
                <w:highlight w:val="yellow"/>
              </w:rPr>
              <w:t>R2 assumes that activation/deactivation is done by DCI.</w:t>
            </w:r>
            <w:r w:rsidRPr="00FD34BC">
              <w:t xml:space="preserve"> </w:t>
            </w:r>
          </w:p>
          <w:p w14:paraId="4390061B" w14:textId="77777777" w:rsidR="00B30EC3" w:rsidRPr="00FD34BC" w:rsidRDefault="00B30EC3" w:rsidP="00C92084">
            <w:pPr>
              <w:pStyle w:val="Agreement"/>
            </w:pPr>
            <w:r w:rsidRPr="004367BD">
              <w:rPr>
                <w:highlight w:val="yellow"/>
              </w:rPr>
              <w:t>RAN1 should address activation/deactivation DCIs related with configured grant Type 2 and SPS in the case of multiple configurations</w:t>
            </w:r>
          </w:p>
          <w:p w14:paraId="074714DA" w14:textId="77777777" w:rsidR="00B30EC3" w:rsidRPr="00B84EDB" w:rsidRDefault="00B30EC3" w:rsidP="00C92084">
            <w:pPr>
              <w:pStyle w:val="Agreement"/>
            </w:pPr>
            <w:r w:rsidRPr="00FD34BC">
              <w:t>When multiple UL CG or DL SPS configurations is configured, an offset for each configuration is needed for the calculation of the HARQ process ID</w:t>
            </w:r>
          </w:p>
        </w:tc>
      </w:tr>
    </w:tbl>
    <w:p w14:paraId="34EB9CE2" w14:textId="77777777" w:rsidR="007858FD" w:rsidRDefault="007858FD" w:rsidP="00A3738E">
      <w:pPr>
        <w:rPr>
          <w:lang w:eastAsia="ko-KR"/>
        </w:rPr>
      </w:pPr>
    </w:p>
    <w:p w14:paraId="050E11C2" w14:textId="4C1EDB7B" w:rsidR="0056071B" w:rsidRDefault="00B30EC3" w:rsidP="00A3738E">
      <w:pPr>
        <w:rPr>
          <w:lang w:eastAsia="ko-KR"/>
        </w:rPr>
      </w:pPr>
      <w:r>
        <w:rPr>
          <w:rFonts w:hint="eastAsia"/>
          <w:lang w:eastAsia="ko-KR"/>
        </w:rPr>
        <w:t xml:space="preserve">In the meanwhile, </w:t>
      </w:r>
      <w:r w:rsidR="00A479D6">
        <w:rPr>
          <w:lang w:eastAsia="ko-KR"/>
        </w:rPr>
        <w:t>RAN2 also agreed</w:t>
      </w:r>
      <w:r>
        <w:rPr>
          <w:lang w:eastAsia="ko-KR"/>
        </w:rPr>
        <w:t xml:space="preserve"> that multiple CG/SPS configurations could be used to mitigate the periodicity misalignment between a TSN flow and a CG/SPS configuration</w:t>
      </w:r>
      <w:r w:rsidR="00A479D6">
        <w:rPr>
          <w:lang w:eastAsia="ko-KR"/>
        </w:rPr>
        <w:t xml:space="preserve"> as highlighted in green</w:t>
      </w:r>
      <w:r>
        <w:rPr>
          <w:lang w:eastAsia="ko-KR"/>
        </w:rPr>
        <w:t>. This implies that multiple CG/SPS configuration</w:t>
      </w:r>
      <w:r w:rsidR="0056071B">
        <w:rPr>
          <w:lang w:eastAsia="ko-KR"/>
        </w:rPr>
        <w:t>s</w:t>
      </w:r>
      <w:r>
        <w:rPr>
          <w:lang w:eastAsia="ko-KR"/>
        </w:rPr>
        <w:t xml:space="preserve"> can be configured to serve one TSN flow and </w:t>
      </w:r>
      <w:r w:rsidR="0056071B">
        <w:rPr>
          <w:lang w:eastAsia="ko-KR"/>
        </w:rPr>
        <w:t>it is highly likely that the multiple CG/SPS configurations for one TSN flow are simultaneously activated or deactivated. Thus, simultaneous</w:t>
      </w:r>
      <w:r w:rsidR="00A479D6">
        <w:rPr>
          <w:lang w:eastAsia="ko-KR"/>
        </w:rPr>
        <w:t>ly</w:t>
      </w:r>
      <w:r w:rsidR="0056071B">
        <w:rPr>
          <w:lang w:eastAsia="ko-KR"/>
        </w:rPr>
        <w:t xml:space="preserve"> activati</w:t>
      </w:r>
      <w:r w:rsidR="00A479D6">
        <w:rPr>
          <w:lang w:eastAsia="ko-KR"/>
        </w:rPr>
        <w:t xml:space="preserve">ng and/or </w:t>
      </w:r>
      <w:r w:rsidR="0056071B">
        <w:rPr>
          <w:lang w:eastAsia="ko-KR"/>
        </w:rPr>
        <w:t>deactivati</w:t>
      </w:r>
      <w:r w:rsidR="00A479D6">
        <w:rPr>
          <w:lang w:eastAsia="ko-KR"/>
        </w:rPr>
        <w:t xml:space="preserve">ng </w:t>
      </w:r>
      <w:r w:rsidR="0056071B">
        <w:rPr>
          <w:lang w:eastAsia="ko-KR"/>
        </w:rPr>
        <w:t xml:space="preserve">multiple CG/SPS configurations should be considered as a very normal scenarios. </w:t>
      </w:r>
    </w:p>
    <w:p w14:paraId="54C3CDC8" w14:textId="5C429545" w:rsidR="00A479D6" w:rsidRPr="00A479D6" w:rsidRDefault="00A479D6" w:rsidP="00A3738E">
      <w:pPr>
        <w:rPr>
          <w:b/>
          <w:lang w:eastAsia="ko-KR"/>
        </w:rPr>
      </w:pPr>
      <w:r w:rsidRPr="00A479D6">
        <w:rPr>
          <w:b/>
          <w:lang w:eastAsia="ko-KR"/>
        </w:rPr>
        <w:t xml:space="preserve">Observation 1. </w:t>
      </w:r>
      <w:r>
        <w:rPr>
          <w:b/>
          <w:lang w:eastAsia="ko-KR"/>
        </w:rPr>
        <w:t>Simultaneously a</w:t>
      </w:r>
      <w:r w:rsidRPr="00A479D6">
        <w:rPr>
          <w:b/>
          <w:lang w:eastAsia="ko-KR"/>
        </w:rPr>
        <w:t xml:space="preserve">ctivating and/or deactivating multiple CG/SPS configurations </w:t>
      </w:r>
      <w:r w:rsidR="00DE628C">
        <w:rPr>
          <w:b/>
          <w:lang w:eastAsia="ko-KR"/>
        </w:rPr>
        <w:t>could</w:t>
      </w:r>
      <w:r w:rsidRPr="00A479D6">
        <w:rPr>
          <w:b/>
          <w:lang w:eastAsia="ko-KR"/>
        </w:rPr>
        <w:t xml:space="preserve"> be considered as a very normal scenario.</w:t>
      </w:r>
    </w:p>
    <w:p w14:paraId="189B0AA6" w14:textId="7679203F" w:rsidR="000B182C" w:rsidRDefault="00A479D6" w:rsidP="00A3738E">
      <w:pPr>
        <w:rPr>
          <w:lang w:eastAsia="ko-KR"/>
        </w:rPr>
      </w:pPr>
      <w:r>
        <w:rPr>
          <w:lang w:eastAsia="ko-KR"/>
        </w:rPr>
        <w:t xml:space="preserve">Having this in mind, we further look into each option for the related DCI operation. </w:t>
      </w:r>
      <w:r w:rsidR="00E82D06">
        <w:rPr>
          <w:lang w:eastAsia="ko-KR"/>
        </w:rPr>
        <w:t>T</w:t>
      </w:r>
      <w:r w:rsidR="000B182C">
        <w:rPr>
          <w:rFonts w:hint="eastAsia"/>
          <w:lang w:eastAsia="ko-KR"/>
        </w:rPr>
        <w:t xml:space="preserve">here are two options </w:t>
      </w:r>
      <w:r w:rsidR="000B182C">
        <w:rPr>
          <w:lang w:eastAsia="ko-KR"/>
        </w:rPr>
        <w:t xml:space="preserve">for the DCI operation </w:t>
      </w:r>
      <w:r w:rsidR="000B182C">
        <w:rPr>
          <w:rFonts w:hint="eastAsia"/>
          <w:lang w:eastAsia="ko-KR"/>
        </w:rPr>
        <w:t xml:space="preserve">to activate/deactivate multiple </w:t>
      </w:r>
      <w:r w:rsidR="000B182C">
        <w:rPr>
          <w:lang w:eastAsia="ko-KR"/>
        </w:rPr>
        <w:t>CG/SPS configurations as follows:</w:t>
      </w:r>
    </w:p>
    <w:p w14:paraId="3367DC6A" w14:textId="1098DB59" w:rsidR="000B182C" w:rsidRDefault="000B182C" w:rsidP="00473E6F">
      <w:pPr>
        <w:pStyle w:val="afa"/>
        <w:numPr>
          <w:ilvl w:val="0"/>
          <w:numId w:val="28"/>
        </w:numPr>
        <w:ind w:leftChars="0"/>
        <w:jc w:val="left"/>
        <w:rPr>
          <w:rFonts w:ascii="Times New Roman" w:hAnsi="Times New Roman"/>
        </w:rPr>
      </w:pPr>
      <w:r w:rsidRPr="000B182C">
        <w:rPr>
          <w:rFonts w:ascii="Times New Roman" w:hAnsi="Times New Roman"/>
        </w:rPr>
        <w:lastRenderedPageBreak/>
        <w:t xml:space="preserve">Option </w:t>
      </w:r>
      <w:r w:rsidR="00E82D06">
        <w:rPr>
          <w:rFonts w:ascii="Times New Roman" w:hAnsi="Times New Roman"/>
        </w:rPr>
        <w:t>1</w:t>
      </w:r>
      <w:r w:rsidRPr="000B182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</w:t>
      </w:r>
      <w:r w:rsidRPr="000B182C">
        <w:rPr>
          <w:rFonts w:ascii="Times New Roman" w:hAnsi="Times New Roman"/>
        </w:rPr>
        <w:t xml:space="preserve">ctivation/deactivation of multiple </w:t>
      </w:r>
      <w:r w:rsidR="00473E6F" w:rsidRPr="00473E6F">
        <w:rPr>
          <w:rFonts w:ascii="Times New Roman" w:hAnsi="Times New Roman"/>
        </w:rPr>
        <w:t xml:space="preserve">CG/SPS </w:t>
      </w:r>
      <w:r w:rsidRPr="000B182C">
        <w:rPr>
          <w:rFonts w:ascii="Times New Roman" w:hAnsi="Times New Roman"/>
        </w:rPr>
        <w:t xml:space="preserve">configurations </w:t>
      </w:r>
      <w:r>
        <w:rPr>
          <w:rFonts w:ascii="Times New Roman" w:hAnsi="Times New Roman"/>
        </w:rPr>
        <w:t>is</w:t>
      </w:r>
      <w:r w:rsidRPr="000B182C">
        <w:rPr>
          <w:rFonts w:ascii="Times New Roman" w:hAnsi="Times New Roman"/>
        </w:rPr>
        <w:t xml:space="preserve"> done by one DCI per configuration</w:t>
      </w:r>
      <w:r>
        <w:rPr>
          <w:rFonts w:ascii="Times New Roman" w:hAnsi="Times New Roman"/>
        </w:rPr>
        <w:t>.</w:t>
      </w:r>
    </w:p>
    <w:p w14:paraId="3B90B587" w14:textId="43567FCE" w:rsidR="00E82D06" w:rsidRDefault="00E82D06" w:rsidP="00473E6F">
      <w:pPr>
        <w:pStyle w:val="afa"/>
        <w:numPr>
          <w:ilvl w:val="0"/>
          <w:numId w:val="28"/>
        </w:numPr>
        <w:spacing w:after="240"/>
        <w:ind w:leftChars="0"/>
        <w:jc w:val="left"/>
        <w:rPr>
          <w:rFonts w:ascii="Times New Roman" w:hAnsi="Times New Roman"/>
        </w:rPr>
      </w:pPr>
      <w:r w:rsidRPr="000B182C"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2</w:t>
      </w:r>
      <w:r w:rsidRPr="000B182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</w:t>
      </w:r>
      <w:r w:rsidRPr="000B182C">
        <w:rPr>
          <w:rFonts w:ascii="Times New Roman" w:hAnsi="Times New Roman"/>
        </w:rPr>
        <w:t xml:space="preserve">ctivation/deactivation of multiple </w:t>
      </w:r>
      <w:r w:rsidR="00473E6F" w:rsidRPr="00473E6F">
        <w:rPr>
          <w:rFonts w:ascii="Times New Roman" w:hAnsi="Times New Roman"/>
        </w:rPr>
        <w:t xml:space="preserve">CG/SPS </w:t>
      </w:r>
      <w:r w:rsidRPr="000B182C">
        <w:rPr>
          <w:rFonts w:ascii="Times New Roman" w:hAnsi="Times New Roman"/>
        </w:rPr>
        <w:t xml:space="preserve">configurations </w:t>
      </w:r>
      <w:r>
        <w:rPr>
          <w:rFonts w:ascii="Times New Roman" w:hAnsi="Times New Roman"/>
        </w:rPr>
        <w:t>is</w:t>
      </w:r>
      <w:r w:rsidRPr="000B182C">
        <w:rPr>
          <w:rFonts w:ascii="Times New Roman" w:hAnsi="Times New Roman"/>
        </w:rPr>
        <w:t xml:space="preserve"> done by one DCI for multiple configurations</w:t>
      </w:r>
      <w:r>
        <w:rPr>
          <w:rFonts w:ascii="Times New Roman" w:hAnsi="Times New Roman"/>
        </w:rPr>
        <w:t>.</w:t>
      </w:r>
    </w:p>
    <w:p w14:paraId="694C59B1" w14:textId="5FE0DB9C" w:rsidR="00A6542B" w:rsidRDefault="00A81169" w:rsidP="00A6542B">
      <w:pPr>
        <w:rPr>
          <w:lang w:eastAsia="ko-KR"/>
        </w:rPr>
      </w:pPr>
      <w:r>
        <w:rPr>
          <w:lang w:eastAsia="ko-KR"/>
        </w:rPr>
        <w:t xml:space="preserve">Option 1 is just a conventional operation and, thus, </w:t>
      </w:r>
      <w:r w:rsidR="00022693">
        <w:rPr>
          <w:lang w:eastAsia="ko-KR"/>
        </w:rPr>
        <w:t>may have</w:t>
      </w:r>
      <w:r>
        <w:rPr>
          <w:lang w:eastAsia="ko-KR"/>
        </w:rPr>
        <w:t xml:space="preserve"> less impact on the specifications. </w:t>
      </w:r>
      <w:r w:rsidR="008E2227">
        <w:rPr>
          <w:lang w:eastAsia="ko-KR"/>
        </w:rPr>
        <w:t>However</w:t>
      </w:r>
      <w:r w:rsidR="00473E6F">
        <w:rPr>
          <w:lang w:eastAsia="ko-KR"/>
        </w:rPr>
        <w:t xml:space="preserve">, if the network wants to activate and/or deactivate multiple CG/SPS configurations at the same time, it has to signal as many DCIs as the number of CG/SPS configurations to be activated or deactivated. Considering that RAN2 provisionally agreed that the maximum number of active CG/SPS configurations per BWP is 8 or 16, up to 16 DCIs </w:t>
      </w:r>
      <w:r w:rsidR="00992FD3">
        <w:rPr>
          <w:lang w:eastAsia="ko-KR"/>
        </w:rPr>
        <w:t xml:space="preserve">per BWP </w:t>
      </w:r>
      <w:r w:rsidR="00473E6F">
        <w:rPr>
          <w:lang w:eastAsia="ko-KR"/>
        </w:rPr>
        <w:t>are</w:t>
      </w:r>
      <w:r>
        <w:rPr>
          <w:lang w:eastAsia="ko-KR"/>
        </w:rPr>
        <w:t xml:space="preserve"> consecutively</w:t>
      </w:r>
      <w:r w:rsidR="00473E6F">
        <w:rPr>
          <w:lang w:eastAsia="ko-KR"/>
        </w:rPr>
        <w:t xml:space="preserve"> signalled</w:t>
      </w:r>
      <w:r w:rsidR="00992FD3">
        <w:rPr>
          <w:lang w:eastAsia="ko-KR"/>
        </w:rPr>
        <w:t xml:space="preserve"> for a UE</w:t>
      </w:r>
      <w:r w:rsidR="000633E4">
        <w:rPr>
          <w:lang w:eastAsia="ko-KR"/>
        </w:rPr>
        <w:t xml:space="preserve"> </w:t>
      </w:r>
      <w:r>
        <w:rPr>
          <w:lang w:eastAsia="ko-KR"/>
        </w:rPr>
        <w:t>at the very worst</w:t>
      </w:r>
      <w:r w:rsidR="00473E6F">
        <w:rPr>
          <w:lang w:eastAsia="ko-KR"/>
        </w:rPr>
        <w:t xml:space="preserve">. </w:t>
      </w:r>
      <w:r w:rsidR="00992FD3">
        <w:rPr>
          <w:lang w:eastAsia="ko-KR"/>
        </w:rPr>
        <w:t xml:space="preserve">This causes not only significant </w:t>
      </w:r>
      <w:r w:rsidR="00FE1BA6">
        <w:rPr>
          <w:lang w:eastAsia="ko-KR"/>
        </w:rPr>
        <w:t>signalling</w:t>
      </w:r>
      <w:r w:rsidR="00992FD3">
        <w:rPr>
          <w:lang w:eastAsia="ko-KR"/>
        </w:rPr>
        <w:t xml:space="preserve"> overhead but also cons</w:t>
      </w:r>
      <w:r w:rsidR="00C854FA">
        <w:rPr>
          <w:lang w:eastAsia="ko-KR"/>
        </w:rPr>
        <w:t>iderable time delay to activate</w:t>
      </w:r>
      <w:r w:rsidR="00992FD3">
        <w:rPr>
          <w:lang w:eastAsia="ko-KR"/>
        </w:rPr>
        <w:t xml:space="preserve">/deactivate multiple CG/SPS configurations. </w:t>
      </w:r>
    </w:p>
    <w:p w14:paraId="2E7C4C30" w14:textId="62592DF8" w:rsidR="00992FD3" w:rsidRPr="00D546BE" w:rsidRDefault="00992FD3" w:rsidP="00A6542B">
      <w:pPr>
        <w:rPr>
          <w:b/>
          <w:lang w:eastAsia="ko-KR"/>
        </w:rPr>
      </w:pPr>
      <w:r w:rsidRPr="00D546BE">
        <w:rPr>
          <w:b/>
          <w:lang w:eastAsia="ko-KR"/>
        </w:rPr>
        <w:t xml:space="preserve">Observation 2. </w:t>
      </w:r>
      <w:r w:rsidR="00776A80">
        <w:rPr>
          <w:b/>
          <w:lang w:eastAsia="ko-KR"/>
        </w:rPr>
        <w:t>If a</w:t>
      </w:r>
      <w:r w:rsidR="00776A80" w:rsidRPr="00776A80">
        <w:rPr>
          <w:b/>
          <w:lang w:eastAsia="ko-KR"/>
        </w:rPr>
        <w:t>ctivation/deactivation of multiple CG/SPS configurations is done by one DCI per configuration</w:t>
      </w:r>
      <w:r w:rsidR="00776A80">
        <w:rPr>
          <w:b/>
          <w:lang w:eastAsia="ko-KR"/>
        </w:rPr>
        <w:t>, this</w:t>
      </w:r>
      <w:r w:rsidR="00D97D11" w:rsidRPr="00D546BE">
        <w:rPr>
          <w:b/>
          <w:lang w:eastAsia="ko-KR"/>
        </w:rPr>
        <w:t xml:space="preserve"> causes not only significant signalling overhead but also considerable time delay </w:t>
      </w:r>
      <w:r w:rsidR="00776A80">
        <w:rPr>
          <w:b/>
          <w:lang w:eastAsia="ko-KR"/>
        </w:rPr>
        <w:t xml:space="preserve">in PHY layer </w:t>
      </w:r>
      <w:r w:rsidR="00D97D11" w:rsidRPr="00D546BE">
        <w:rPr>
          <w:b/>
          <w:lang w:eastAsia="ko-KR"/>
        </w:rPr>
        <w:t>to activate/deactivate multiple CG/SPS configurations.</w:t>
      </w:r>
    </w:p>
    <w:p w14:paraId="05E32C82" w14:textId="529E90D9" w:rsidR="004E1205" w:rsidRDefault="004E1205" w:rsidP="00A6542B">
      <w:pPr>
        <w:rPr>
          <w:lang w:eastAsia="ko-KR"/>
        </w:rPr>
      </w:pPr>
      <w:r>
        <w:rPr>
          <w:lang w:eastAsia="ko-KR"/>
        </w:rPr>
        <w:t xml:space="preserve">Moreover, Option 1 makes potential enhancement in MAC even more difficult. RAN2 has not discussed the confirmation MAC CE design for multiple CG/SPS configurations yet. If the DCI operation is defined based on Option 1, confirmation for multiple CG/SPS configuration </w:t>
      </w:r>
      <w:r w:rsidR="00776A80">
        <w:rPr>
          <w:lang w:eastAsia="ko-KR"/>
        </w:rPr>
        <w:t>should</w:t>
      </w:r>
      <w:r>
        <w:rPr>
          <w:lang w:eastAsia="ko-KR"/>
        </w:rPr>
        <w:t xml:space="preserve"> also be done by </w:t>
      </w:r>
      <w:r w:rsidR="005C56AA">
        <w:rPr>
          <w:lang w:eastAsia="ko-KR"/>
        </w:rPr>
        <w:t xml:space="preserve">one MAC CE per configuration, since </w:t>
      </w:r>
      <w:r w:rsidR="00905EEA">
        <w:rPr>
          <w:lang w:eastAsia="ko-KR"/>
        </w:rPr>
        <w:t xml:space="preserve">the UE should </w:t>
      </w:r>
      <w:r w:rsidR="005C56AA">
        <w:rPr>
          <w:lang w:eastAsia="ko-KR"/>
        </w:rPr>
        <w:t xml:space="preserve">report </w:t>
      </w:r>
      <w:r w:rsidR="00905EEA">
        <w:rPr>
          <w:lang w:eastAsia="ko-KR"/>
        </w:rPr>
        <w:t>a</w:t>
      </w:r>
      <w:r w:rsidR="005C56AA">
        <w:rPr>
          <w:lang w:eastAsia="ko-KR"/>
        </w:rPr>
        <w:t xml:space="preserve"> confirmation MAC CE for every DCI to activate/deactivate each configuration.</w:t>
      </w:r>
      <w:r w:rsidR="00905EEA">
        <w:rPr>
          <w:lang w:eastAsia="ko-KR"/>
        </w:rPr>
        <w:t xml:space="preserve"> On the other hand, if the DCI operation is defined based on Option </w:t>
      </w:r>
      <w:r w:rsidR="004B55C2">
        <w:rPr>
          <w:lang w:eastAsia="ko-KR"/>
        </w:rPr>
        <w:t>2</w:t>
      </w:r>
      <w:r w:rsidR="00905EEA">
        <w:rPr>
          <w:lang w:eastAsia="ko-KR"/>
        </w:rPr>
        <w:t xml:space="preserve">, confirmation for multiple CG/SPS configuration could also be done by one MAC CE </w:t>
      </w:r>
      <w:r w:rsidR="00905EEA" w:rsidRPr="000B182C">
        <w:t>for multiple configurations</w:t>
      </w:r>
      <w:r w:rsidR="00905EEA">
        <w:t>.</w:t>
      </w:r>
    </w:p>
    <w:p w14:paraId="70B893E4" w14:textId="5B103ECE" w:rsidR="00941645" w:rsidRPr="00941645" w:rsidRDefault="00941645" w:rsidP="00A6542B">
      <w:pPr>
        <w:rPr>
          <w:b/>
          <w:lang w:eastAsia="ko-KR"/>
        </w:rPr>
      </w:pPr>
      <w:r w:rsidRPr="00941645">
        <w:rPr>
          <w:b/>
          <w:lang w:eastAsia="ko-KR"/>
        </w:rPr>
        <w:t xml:space="preserve">Observation 3. </w:t>
      </w:r>
      <w:r w:rsidR="00776A80">
        <w:rPr>
          <w:b/>
          <w:lang w:eastAsia="ko-KR"/>
        </w:rPr>
        <w:t>If a</w:t>
      </w:r>
      <w:r w:rsidR="00776A80" w:rsidRPr="00776A80">
        <w:rPr>
          <w:b/>
          <w:lang w:eastAsia="ko-KR"/>
        </w:rPr>
        <w:t>ctivation/deactivation of multiple CG/SPS configurations is done by one DCI per configuration</w:t>
      </w:r>
      <w:r w:rsidR="00776A80">
        <w:rPr>
          <w:b/>
          <w:lang w:eastAsia="ko-KR"/>
        </w:rPr>
        <w:t>,</w:t>
      </w:r>
      <w:r w:rsidR="00776A80" w:rsidRPr="00776A80">
        <w:rPr>
          <w:b/>
          <w:lang w:eastAsia="ko-KR"/>
        </w:rPr>
        <w:t xml:space="preserve"> </w:t>
      </w:r>
      <w:r w:rsidR="00776A80">
        <w:rPr>
          <w:b/>
          <w:lang w:eastAsia="ko-KR"/>
        </w:rPr>
        <w:t>this</w:t>
      </w:r>
      <w:r w:rsidR="00776A80" w:rsidRPr="00D546BE">
        <w:rPr>
          <w:b/>
          <w:lang w:eastAsia="ko-KR"/>
        </w:rPr>
        <w:t xml:space="preserve"> </w:t>
      </w:r>
      <w:r w:rsidR="00776A80">
        <w:rPr>
          <w:b/>
          <w:lang w:eastAsia="ko-KR"/>
        </w:rPr>
        <w:t xml:space="preserve">also </w:t>
      </w:r>
      <w:r w:rsidR="00776A80" w:rsidRPr="00D546BE">
        <w:rPr>
          <w:b/>
          <w:lang w:eastAsia="ko-KR"/>
        </w:rPr>
        <w:t>causes significant signalling overhead</w:t>
      </w:r>
      <w:r w:rsidR="00776A80">
        <w:rPr>
          <w:b/>
          <w:lang w:eastAsia="ko-KR"/>
        </w:rPr>
        <w:t xml:space="preserve"> and</w:t>
      </w:r>
      <w:r w:rsidR="00776A80" w:rsidRPr="00D546BE">
        <w:rPr>
          <w:b/>
          <w:lang w:eastAsia="ko-KR"/>
        </w:rPr>
        <w:t xml:space="preserve"> considerable time delay </w:t>
      </w:r>
      <w:r w:rsidR="00776A80">
        <w:rPr>
          <w:b/>
          <w:lang w:eastAsia="ko-KR"/>
        </w:rPr>
        <w:t xml:space="preserve">in MAC layer </w:t>
      </w:r>
      <w:r w:rsidR="00776A80" w:rsidRPr="00D546BE">
        <w:rPr>
          <w:b/>
          <w:lang w:eastAsia="ko-KR"/>
        </w:rPr>
        <w:t>to activate/deactivate multiple CG/SPS configurations.</w:t>
      </w:r>
    </w:p>
    <w:p w14:paraId="7B6B553C" w14:textId="42D40EA0" w:rsidR="00D97D11" w:rsidRDefault="00941645" w:rsidP="00A6542B">
      <w:pPr>
        <w:rPr>
          <w:lang w:eastAsia="ko-KR"/>
        </w:rPr>
      </w:pPr>
      <w:r>
        <w:rPr>
          <w:lang w:eastAsia="ko-KR"/>
        </w:rPr>
        <w:t>In this regards</w:t>
      </w:r>
      <w:r w:rsidR="00D97D11">
        <w:rPr>
          <w:lang w:eastAsia="ko-KR"/>
        </w:rPr>
        <w:t xml:space="preserve">, </w:t>
      </w:r>
      <w:r>
        <w:rPr>
          <w:lang w:eastAsia="ko-KR"/>
        </w:rPr>
        <w:t xml:space="preserve">it would be beneficial to allow multiple CG/SPS configurations to be activated/deactivated with one DCI signalling as in Option 2, </w:t>
      </w:r>
      <w:r w:rsidR="00D97D11">
        <w:rPr>
          <w:lang w:eastAsia="ko-KR"/>
        </w:rPr>
        <w:t xml:space="preserve">although </w:t>
      </w:r>
      <w:r>
        <w:rPr>
          <w:lang w:eastAsia="ko-KR"/>
        </w:rPr>
        <w:t>it</w:t>
      </w:r>
      <w:r w:rsidR="00D97D11">
        <w:rPr>
          <w:lang w:eastAsia="ko-KR"/>
        </w:rPr>
        <w:t xml:space="preserve"> may require some specification impact </w:t>
      </w:r>
      <w:r w:rsidR="00D546BE">
        <w:rPr>
          <w:lang w:eastAsia="ko-KR"/>
        </w:rPr>
        <w:t>on</w:t>
      </w:r>
      <w:r w:rsidR="00D97D11">
        <w:rPr>
          <w:lang w:eastAsia="ko-KR"/>
        </w:rPr>
        <w:t xml:space="preserve"> RAN1 design</w:t>
      </w:r>
      <w:r w:rsidR="001810CB">
        <w:rPr>
          <w:lang w:eastAsia="ko-KR"/>
        </w:rPr>
        <w:t>.</w:t>
      </w:r>
    </w:p>
    <w:p w14:paraId="0B97B036" w14:textId="1F0E6B50" w:rsidR="001810CB" w:rsidRPr="001810CB" w:rsidRDefault="001810CB" w:rsidP="00A6542B">
      <w:pPr>
        <w:rPr>
          <w:b/>
          <w:lang w:val="en-US" w:eastAsia="ko-KR"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 w:rsidRPr="001810CB">
        <w:rPr>
          <w:b/>
        </w:rPr>
        <w:t>Activation/deactivation of multiple CG/SPS configurations is done by one DCI for multiple configurations.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327C947" w14:textId="0ABEB862" w:rsidR="00EC64F4" w:rsidRDefault="00941645" w:rsidP="006B6D53">
      <w:pPr>
        <w:rPr>
          <w:lang w:eastAsia="ko-KR"/>
        </w:rPr>
      </w:pPr>
      <w:r>
        <w:rPr>
          <w:lang w:eastAsia="ko-KR"/>
        </w:rPr>
        <w:t>In this contribution, we analysed the impact of each option for DCI operation regarding multiple CG/SPS configurations on MAC and discussed the preferred option from a MAC perspective.</w:t>
      </w:r>
    </w:p>
    <w:p w14:paraId="771169EF" w14:textId="70EE1C7C" w:rsidR="00941645" w:rsidRPr="00A479D6" w:rsidRDefault="00941645" w:rsidP="00941645">
      <w:pPr>
        <w:rPr>
          <w:b/>
          <w:lang w:eastAsia="ko-KR"/>
        </w:rPr>
      </w:pPr>
      <w:r w:rsidRPr="00A479D6">
        <w:rPr>
          <w:b/>
          <w:lang w:eastAsia="ko-KR"/>
        </w:rPr>
        <w:t xml:space="preserve">Observation 1. </w:t>
      </w:r>
      <w:r>
        <w:rPr>
          <w:b/>
          <w:lang w:eastAsia="ko-KR"/>
        </w:rPr>
        <w:t>Simultaneously a</w:t>
      </w:r>
      <w:r w:rsidRPr="00A479D6">
        <w:rPr>
          <w:b/>
          <w:lang w:eastAsia="ko-KR"/>
        </w:rPr>
        <w:t>ctivating and/or deactivating multiple CG/SPS configurations should be considered as a very normal scenario.</w:t>
      </w:r>
    </w:p>
    <w:p w14:paraId="06A5D1D9" w14:textId="77777777" w:rsidR="00303160" w:rsidRPr="00D546BE" w:rsidRDefault="00303160" w:rsidP="00303160">
      <w:pPr>
        <w:rPr>
          <w:b/>
          <w:lang w:eastAsia="ko-KR"/>
        </w:rPr>
      </w:pPr>
      <w:r w:rsidRPr="00D546BE">
        <w:rPr>
          <w:b/>
          <w:lang w:eastAsia="ko-KR"/>
        </w:rPr>
        <w:t xml:space="preserve">Observation 2. </w:t>
      </w:r>
      <w:r>
        <w:rPr>
          <w:b/>
          <w:lang w:eastAsia="ko-KR"/>
        </w:rPr>
        <w:t>If a</w:t>
      </w:r>
      <w:r w:rsidRPr="00776A80">
        <w:rPr>
          <w:b/>
          <w:lang w:eastAsia="ko-KR"/>
        </w:rPr>
        <w:t>ctivation/deactivation of multiple CG/SPS configurations is done by one DCI per configuration</w:t>
      </w:r>
      <w:r>
        <w:rPr>
          <w:b/>
          <w:lang w:eastAsia="ko-KR"/>
        </w:rPr>
        <w:t>, this</w:t>
      </w:r>
      <w:r w:rsidRPr="00D546BE">
        <w:rPr>
          <w:b/>
          <w:lang w:eastAsia="ko-KR"/>
        </w:rPr>
        <w:t xml:space="preserve"> causes not only significant signalling overhead but also considerable time delay </w:t>
      </w:r>
      <w:r>
        <w:rPr>
          <w:b/>
          <w:lang w:eastAsia="ko-KR"/>
        </w:rPr>
        <w:t xml:space="preserve">in PHY layer </w:t>
      </w:r>
      <w:r w:rsidRPr="00D546BE">
        <w:rPr>
          <w:b/>
          <w:lang w:eastAsia="ko-KR"/>
        </w:rPr>
        <w:t>to activate/deactivate multiple CG/SPS configurations.</w:t>
      </w:r>
    </w:p>
    <w:p w14:paraId="227022D6" w14:textId="77777777" w:rsidR="00303160" w:rsidRPr="00941645" w:rsidRDefault="00303160" w:rsidP="00303160">
      <w:pPr>
        <w:rPr>
          <w:b/>
          <w:lang w:eastAsia="ko-KR"/>
        </w:rPr>
      </w:pPr>
      <w:r w:rsidRPr="00941645">
        <w:rPr>
          <w:b/>
          <w:lang w:eastAsia="ko-KR"/>
        </w:rPr>
        <w:t xml:space="preserve">Observation 3. </w:t>
      </w:r>
      <w:r>
        <w:rPr>
          <w:b/>
          <w:lang w:eastAsia="ko-KR"/>
        </w:rPr>
        <w:t>If a</w:t>
      </w:r>
      <w:r w:rsidRPr="00776A80">
        <w:rPr>
          <w:b/>
          <w:lang w:eastAsia="ko-KR"/>
        </w:rPr>
        <w:t>ctivation/deactivation of multiple CG/SPS configurations is done by one DCI per configuration</w:t>
      </w:r>
      <w:r>
        <w:rPr>
          <w:b/>
          <w:lang w:eastAsia="ko-KR"/>
        </w:rPr>
        <w:t>,</w:t>
      </w:r>
      <w:r w:rsidRPr="00776A80">
        <w:rPr>
          <w:b/>
          <w:lang w:eastAsia="ko-KR"/>
        </w:rPr>
        <w:t xml:space="preserve"> </w:t>
      </w:r>
      <w:r>
        <w:rPr>
          <w:b/>
          <w:lang w:eastAsia="ko-KR"/>
        </w:rPr>
        <w:t>this</w:t>
      </w:r>
      <w:r w:rsidRPr="00D546BE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also </w:t>
      </w:r>
      <w:r w:rsidRPr="00D546BE">
        <w:rPr>
          <w:b/>
          <w:lang w:eastAsia="ko-KR"/>
        </w:rPr>
        <w:t>causes significant signalling overhead</w:t>
      </w:r>
      <w:r>
        <w:rPr>
          <w:b/>
          <w:lang w:eastAsia="ko-KR"/>
        </w:rPr>
        <w:t xml:space="preserve"> and</w:t>
      </w:r>
      <w:r w:rsidRPr="00D546BE">
        <w:rPr>
          <w:b/>
          <w:lang w:eastAsia="ko-KR"/>
        </w:rPr>
        <w:t xml:space="preserve"> considerable time delay </w:t>
      </w:r>
      <w:r>
        <w:rPr>
          <w:b/>
          <w:lang w:eastAsia="ko-KR"/>
        </w:rPr>
        <w:t xml:space="preserve">in MAC layer </w:t>
      </w:r>
      <w:r w:rsidRPr="00D546BE">
        <w:rPr>
          <w:b/>
          <w:lang w:eastAsia="ko-KR"/>
        </w:rPr>
        <w:t>to activate/deactivate multiple CG/SPS configurations.</w:t>
      </w:r>
    </w:p>
    <w:p w14:paraId="01F130AB" w14:textId="77777777" w:rsidR="00941645" w:rsidRPr="001810CB" w:rsidRDefault="00941645" w:rsidP="00941645">
      <w:pPr>
        <w:rPr>
          <w:b/>
          <w:lang w:val="en-US" w:eastAsia="ko-KR"/>
        </w:rPr>
      </w:pPr>
      <w:r w:rsidRPr="001810CB">
        <w:rPr>
          <w:rFonts w:hint="eastAsia"/>
          <w:b/>
          <w:lang w:val="en-US" w:eastAsia="ko-KR"/>
        </w:rPr>
        <w:t xml:space="preserve">Proposal. </w:t>
      </w:r>
      <w:r w:rsidRPr="001810CB">
        <w:rPr>
          <w:b/>
        </w:rPr>
        <w:t>Activation/deactivation of multiple CG/SPS configurations is done by one DCI for multiple configurations.</w:t>
      </w:r>
    </w:p>
    <w:p w14:paraId="7F623ED5" w14:textId="77777777" w:rsidR="00941645" w:rsidRPr="00941645" w:rsidRDefault="00941645" w:rsidP="006B6D53">
      <w:pPr>
        <w:rPr>
          <w:lang w:val="en-US" w:eastAsia="ko-KR"/>
        </w:rPr>
      </w:pPr>
    </w:p>
    <w:sectPr w:rsidR="00941645" w:rsidRPr="0094164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D7A90" w14:textId="77777777" w:rsidR="002D5D7A" w:rsidRDefault="002D5D7A">
      <w:pPr>
        <w:pStyle w:val="1"/>
      </w:pPr>
      <w:r>
        <w:separator/>
      </w:r>
    </w:p>
  </w:endnote>
  <w:endnote w:type="continuationSeparator" w:id="0">
    <w:p w14:paraId="49E114E4" w14:textId="77777777" w:rsidR="002D5D7A" w:rsidRDefault="002D5D7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2225E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911D3" w14:textId="77777777" w:rsidR="002D5D7A" w:rsidRDefault="002D5D7A">
      <w:pPr>
        <w:pStyle w:val="1"/>
      </w:pPr>
      <w:r>
        <w:separator/>
      </w:r>
    </w:p>
  </w:footnote>
  <w:footnote w:type="continuationSeparator" w:id="0">
    <w:p w14:paraId="10ACC39A" w14:textId="77777777" w:rsidR="002D5D7A" w:rsidRDefault="002D5D7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6"/>
  </w:num>
  <w:num w:numId="5">
    <w:abstractNumId w:val="17"/>
  </w:num>
  <w:num w:numId="6">
    <w:abstractNumId w:val="25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4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5D7A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264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DB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4FA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28C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499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25E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A537-AB1F-49AA-9609-50ECA274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338</TotalTime>
  <Pages>2</Pages>
  <Words>946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32</cp:revision>
  <cp:lastPrinted>2014-08-09T03:01:00Z</cp:lastPrinted>
  <dcterms:created xsi:type="dcterms:W3CDTF">2019-05-01T04:17:00Z</dcterms:created>
  <dcterms:modified xsi:type="dcterms:W3CDTF">2019-05-03T03:29:00Z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